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5F031" w14:textId="77777777" w:rsidR="00691ADC" w:rsidRDefault="00691ADC" w:rsidP="00C076CA">
      <w:pPr>
        <w:pStyle w:val="Unittitle"/>
      </w:pPr>
      <w:r>
        <w:t xml:space="preserve">3. Construction design principles </w:t>
      </w:r>
    </w:p>
    <w:p w14:paraId="720C5426" w14:textId="77777777" w:rsidR="00691ADC" w:rsidRPr="006019B5" w:rsidRDefault="00691ADC" w:rsidP="00045E37">
      <w:pPr>
        <w:pStyle w:val="Heading1"/>
        <w:rPr>
          <w:color w:val="FC4421"/>
        </w:rPr>
      </w:pPr>
      <w:r w:rsidRPr="006019B5">
        <w:rPr>
          <w:color w:val="FC4421"/>
        </w:rPr>
        <w:t>Worksheet 6: Sustainability (learner)</w:t>
      </w:r>
    </w:p>
    <w:p w14:paraId="5E053987" w14:textId="553D9025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Briefly explain the basic principles of sustainability.</w:t>
      </w:r>
    </w:p>
    <w:p w14:paraId="097CD679" w14:textId="77777777" w:rsidR="00691ADC" w:rsidRPr="00C623D2" w:rsidRDefault="00691ADC" w:rsidP="005E74F1">
      <w:pPr>
        <w:rPr>
          <w:rFonts w:cs="Arial"/>
          <w:szCs w:val="22"/>
        </w:rPr>
      </w:pPr>
    </w:p>
    <w:p w14:paraId="153C9F0D" w14:textId="77777777" w:rsidR="00691ADC" w:rsidRPr="00C623D2" w:rsidRDefault="00691ADC" w:rsidP="005E74F1">
      <w:pPr>
        <w:rPr>
          <w:rFonts w:cs="Arial"/>
          <w:szCs w:val="22"/>
        </w:rPr>
      </w:pPr>
    </w:p>
    <w:p w14:paraId="51AE66F3" w14:textId="77777777" w:rsidR="00691ADC" w:rsidRPr="00C623D2" w:rsidRDefault="00691ADC" w:rsidP="005E74F1">
      <w:pPr>
        <w:rPr>
          <w:rFonts w:cs="Arial"/>
          <w:szCs w:val="22"/>
        </w:rPr>
      </w:pPr>
    </w:p>
    <w:p w14:paraId="2AB05F15" w14:textId="77777777" w:rsidR="00691ADC" w:rsidRPr="00C623D2" w:rsidRDefault="00691ADC" w:rsidP="005E74F1">
      <w:pPr>
        <w:rPr>
          <w:rFonts w:cs="Arial"/>
          <w:szCs w:val="22"/>
        </w:rPr>
      </w:pPr>
    </w:p>
    <w:p w14:paraId="4B3C6432" w14:textId="77777777" w:rsidR="00691ADC" w:rsidRPr="00C623D2" w:rsidRDefault="00691ADC" w:rsidP="005E74F1">
      <w:pPr>
        <w:rPr>
          <w:rFonts w:cs="Arial"/>
          <w:szCs w:val="22"/>
        </w:rPr>
      </w:pPr>
    </w:p>
    <w:p w14:paraId="66DCBB83" w14:textId="7185F630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List three forms of renewable energy sources.</w:t>
      </w:r>
    </w:p>
    <w:p w14:paraId="3D127944" w14:textId="77777777" w:rsidR="00691ADC" w:rsidRPr="00C623D2" w:rsidRDefault="00691ADC" w:rsidP="005E74F1">
      <w:pPr>
        <w:rPr>
          <w:rFonts w:cs="Arial"/>
          <w:szCs w:val="22"/>
        </w:rPr>
      </w:pPr>
    </w:p>
    <w:p w14:paraId="08C2F608" w14:textId="77777777" w:rsidR="00691ADC" w:rsidRPr="00C623D2" w:rsidRDefault="00691ADC" w:rsidP="005E74F1">
      <w:pPr>
        <w:rPr>
          <w:rFonts w:cs="Arial"/>
          <w:szCs w:val="22"/>
        </w:rPr>
      </w:pPr>
    </w:p>
    <w:p w14:paraId="3A653998" w14:textId="77777777" w:rsidR="00691ADC" w:rsidRPr="00C623D2" w:rsidRDefault="00691ADC" w:rsidP="005E74F1">
      <w:pPr>
        <w:rPr>
          <w:rFonts w:cs="Arial"/>
          <w:szCs w:val="22"/>
        </w:rPr>
      </w:pPr>
    </w:p>
    <w:p w14:paraId="585F47E5" w14:textId="77777777" w:rsidR="00691ADC" w:rsidRPr="00C623D2" w:rsidRDefault="00691ADC" w:rsidP="005E74F1">
      <w:pPr>
        <w:ind w:left="360"/>
        <w:rPr>
          <w:rFonts w:cs="Arial"/>
          <w:szCs w:val="22"/>
        </w:rPr>
      </w:pPr>
    </w:p>
    <w:p w14:paraId="5A560790" w14:textId="1C3AD9F8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Circle the correct term given to the harvested water used for flushing toilets.</w:t>
      </w:r>
    </w:p>
    <w:p w14:paraId="316D0451" w14:textId="77777777" w:rsidR="00691ADC" w:rsidRPr="00C623D2" w:rsidRDefault="00691ADC" w:rsidP="0021304A">
      <w:pPr>
        <w:rPr>
          <w:rFonts w:cs="Arial"/>
          <w:szCs w:val="22"/>
        </w:rPr>
      </w:pPr>
    </w:p>
    <w:p w14:paraId="3E4B6B92" w14:textId="4DA7BBD8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Blue water</w:t>
      </w:r>
    </w:p>
    <w:p w14:paraId="6E6A9934" w14:textId="01B9A8D8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Grey water</w:t>
      </w:r>
    </w:p>
    <w:p w14:paraId="0A843F94" w14:textId="6DDAB67C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 xml:space="preserve">Black water </w:t>
      </w:r>
    </w:p>
    <w:p w14:paraId="0E87C299" w14:textId="25B972F9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White water</w:t>
      </w:r>
    </w:p>
    <w:p w14:paraId="0941130B" w14:textId="77777777" w:rsidR="00691ADC" w:rsidRPr="00C623D2" w:rsidRDefault="00691ADC" w:rsidP="0021304A">
      <w:pPr>
        <w:rPr>
          <w:rFonts w:cs="Arial"/>
          <w:szCs w:val="22"/>
        </w:rPr>
      </w:pPr>
    </w:p>
    <w:p w14:paraId="20844DF6" w14:textId="77777777" w:rsidR="00691ADC" w:rsidRPr="00C623D2" w:rsidRDefault="00691ADC" w:rsidP="005E74F1">
      <w:pPr>
        <w:rPr>
          <w:rFonts w:cs="Arial"/>
          <w:szCs w:val="22"/>
        </w:rPr>
      </w:pPr>
    </w:p>
    <w:p w14:paraId="0EAF9C5B" w14:textId="70B240AA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Underline the type of glass with a reflective coating that reflects heat back into a building.</w:t>
      </w:r>
    </w:p>
    <w:p w14:paraId="020DF534" w14:textId="77777777" w:rsidR="00691ADC" w:rsidRPr="00C623D2" w:rsidRDefault="00691ADC" w:rsidP="005E74F1">
      <w:pPr>
        <w:rPr>
          <w:rFonts w:cs="Arial"/>
          <w:szCs w:val="22"/>
        </w:rPr>
      </w:pPr>
    </w:p>
    <w:p w14:paraId="6C846A75" w14:textId="668592AE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K glass</w:t>
      </w:r>
    </w:p>
    <w:p w14:paraId="2EF50EE8" w14:textId="4B22973D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 xml:space="preserve">Float glass </w:t>
      </w:r>
    </w:p>
    <w:p w14:paraId="0A49A331" w14:textId="65986FB9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Tempered glass</w:t>
      </w:r>
    </w:p>
    <w:p w14:paraId="46063829" w14:textId="212B8A69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Laminated glass</w:t>
      </w:r>
    </w:p>
    <w:p w14:paraId="77A560EC" w14:textId="77777777" w:rsidR="00691ADC" w:rsidRPr="00C623D2" w:rsidRDefault="00691ADC" w:rsidP="0021304A">
      <w:pPr>
        <w:rPr>
          <w:rFonts w:cs="Arial"/>
          <w:szCs w:val="22"/>
        </w:rPr>
      </w:pPr>
    </w:p>
    <w:p w14:paraId="1E842A62" w14:textId="77777777" w:rsidR="00691ADC" w:rsidRDefault="00691ADC" w:rsidP="006E1028">
      <w:pPr>
        <w:pStyle w:val="Answer"/>
      </w:pPr>
    </w:p>
    <w:p w14:paraId="4F5AB3C3" w14:textId="77777777" w:rsidR="00691ADC" w:rsidRDefault="00691ADC" w:rsidP="00474F67">
      <w:pPr>
        <w:rPr>
          <w:rFonts w:cs="Arial"/>
          <w:szCs w:val="22"/>
        </w:rPr>
      </w:pPr>
    </w:p>
    <w:p w14:paraId="65AF2896" w14:textId="77777777" w:rsidR="00691ADC" w:rsidRDefault="00691ADC" w:rsidP="00AD179E">
      <w:pPr>
        <w:pStyle w:val="Answer"/>
        <w:tabs>
          <w:tab w:val="left" w:pos="2400"/>
        </w:tabs>
      </w:pPr>
      <w:r>
        <w:tab/>
      </w:r>
    </w:p>
    <w:p w14:paraId="5519AB92" w14:textId="77777777" w:rsidR="00474F67" w:rsidRDefault="00474F67" w:rsidP="00474F67">
      <w:pPr>
        <w:rPr>
          <w:rFonts w:cs="Arial"/>
          <w:szCs w:val="22"/>
        </w:rPr>
      </w:pPr>
    </w:p>
    <w:p w14:paraId="54D7E15F" w14:textId="77777777" w:rsidR="006E1028" w:rsidRDefault="006E1028" w:rsidP="006E1028">
      <w:pPr>
        <w:pStyle w:val="Answer"/>
      </w:pPr>
    </w:p>
    <w:sectPr w:rsidR="006E1028" w:rsidSect="0064469B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16501" w14:textId="77777777" w:rsidR="00DE7AE9" w:rsidRDefault="00DE7AE9">
      <w:pPr>
        <w:spacing w:before="0" w:after="0"/>
      </w:pPr>
      <w:r>
        <w:separator/>
      </w:r>
    </w:p>
  </w:endnote>
  <w:endnote w:type="continuationSeparator" w:id="0">
    <w:p w14:paraId="19645650" w14:textId="77777777" w:rsidR="00DE7AE9" w:rsidRDefault="00DE7A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6E58C" w14:textId="77777777" w:rsidR="0064469B" w:rsidRPr="00F03E33" w:rsidRDefault="0064469B" w:rsidP="0064469B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1A0E136" wp14:editId="33EC94AF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6045796" id="Group 4" o:spid="_x0000_s1026" style="position:absolute;margin-left:-63.15pt;margin-top:-21.25pt;width:600.95pt;height:47.4pt;z-index:251659264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2264C23" w14:textId="1A8FB45C" w:rsidR="00110217" w:rsidRPr="0064469B" w:rsidRDefault="00110217" w:rsidP="00644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867E7" w14:textId="77777777" w:rsidR="00DE7AE9" w:rsidRDefault="00DE7AE9">
      <w:pPr>
        <w:spacing w:before="0" w:after="0"/>
      </w:pPr>
      <w:r>
        <w:separator/>
      </w:r>
    </w:p>
  </w:footnote>
  <w:footnote w:type="continuationSeparator" w:id="0">
    <w:p w14:paraId="42540862" w14:textId="77777777" w:rsidR="00DE7AE9" w:rsidRDefault="00DE7AE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BEBF" w14:textId="77777777" w:rsidR="006019B5" w:rsidRPr="009C6DF4" w:rsidRDefault="006019B5" w:rsidP="006019B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tab/>
    </w: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4D215DD" wp14:editId="1A9D9E12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36658" w14:textId="77777777" w:rsidR="006019B5" w:rsidRPr="00631B61" w:rsidRDefault="006019B5" w:rsidP="006019B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949FDCF" w14:textId="77777777" w:rsidR="006019B5" w:rsidRPr="00631B61" w:rsidRDefault="006019B5" w:rsidP="006019B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D215DD" id="Group 1" o:spid="_x0000_s1026" style="position:absolute;margin-left:-59.55pt;margin-top:-18.15pt;width:595.3pt;height:68.15pt;z-index:251661312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E136658" w14:textId="77777777" w:rsidR="006019B5" w:rsidRPr="00631B61" w:rsidRDefault="006019B5" w:rsidP="006019B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949FDCF" w14:textId="77777777" w:rsidR="006019B5" w:rsidRPr="00631B61" w:rsidRDefault="006019B5" w:rsidP="006019B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9948957" w14:textId="77777777" w:rsidR="006019B5" w:rsidRPr="008B4906" w:rsidRDefault="006019B5" w:rsidP="006019B5">
    <w:pPr>
      <w:pStyle w:val="Header"/>
    </w:pPr>
  </w:p>
  <w:p w14:paraId="1265B449" w14:textId="77777777" w:rsidR="006019B5" w:rsidRPr="006C3952" w:rsidRDefault="006019B5" w:rsidP="006019B5">
    <w:pPr>
      <w:pStyle w:val="Header"/>
    </w:pPr>
  </w:p>
  <w:p w14:paraId="62C21AA7" w14:textId="77777777" w:rsidR="006019B5" w:rsidRPr="001509F1" w:rsidRDefault="006019B5" w:rsidP="006019B5">
    <w:pPr>
      <w:pStyle w:val="Header"/>
    </w:pPr>
  </w:p>
  <w:p w14:paraId="2CC1E046" w14:textId="4B85531B" w:rsidR="00110217" w:rsidRPr="0064469B" w:rsidRDefault="00110217" w:rsidP="006019B5">
    <w:pPr>
      <w:pStyle w:val="Header"/>
      <w:tabs>
        <w:tab w:val="clear" w:pos="4320"/>
        <w:tab w:val="clear" w:pos="8640"/>
        <w:tab w:val="left" w:pos="156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675E8"/>
    <w:multiLevelType w:val="hybridMultilevel"/>
    <w:tmpl w:val="4EB63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8677C"/>
    <w:multiLevelType w:val="hybridMultilevel"/>
    <w:tmpl w:val="7E66A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94A99"/>
    <w:multiLevelType w:val="hybridMultilevel"/>
    <w:tmpl w:val="109A2FB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B95C72"/>
    <w:multiLevelType w:val="hybridMultilevel"/>
    <w:tmpl w:val="B408043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446008">
    <w:abstractNumId w:val="6"/>
  </w:num>
  <w:num w:numId="2" w16cid:durableId="1499032563">
    <w:abstractNumId w:val="17"/>
  </w:num>
  <w:num w:numId="3" w16cid:durableId="762259214">
    <w:abstractNumId w:val="24"/>
  </w:num>
  <w:num w:numId="4" w16cid:durableId="2089184185">
    <w:abstractNumId w:val="19"/>
  </w:num>
  <w:num w:numId="5" w16cid:durableId="480123324">
    <w:abstractNumId w:val="9"/>
  </w:num>
  <w:num w:numId="6" w16cid:durableId="1478036701">
    <w:abstractNumId w:val="18"/>
  </w:num>
  <w:num w:numId="7" w16cid:durableId="1424499158">
    <w:abstractNumId w:val="9"/>
  </w:num>
  <w:num w:numId="8" w16cid:durableId="1013992150">
    <w:abstractNumId w:val="1"/>
  </w:num>
  <w:num w:numId="9" w16cid:durableId="1418550149">
    <w:abstractNumId w:val="9"/>
    <w:lvlOverride w:ilvl="0">
      <w:startOverride w:val="1"/>
    </w:lvlOverride>
  </w:num>
  <w:num w:numId="10" w16cid:durableId="408696074">
    <w:abstractNumId w:val="20"/>
  </w:num>
  <w:num w:numId="11" w16cid:durableId="636035170">
    <w:abstractNumId w:val="16"/>
  </w:num>
  <w:num w:numId="12" w16cid:durableId="1652246019">
    <w:abstractNumId w:val="7"/>
  </w:num>
  <w:num w:numId="13" w16cid:durableId="651642197">
    <w:abstractNumId w:val="15"/>
  </w:num>
  <w:num w:numId="14" w16cid:durableId="594168379">
    <w:abstractNumId w:val="21"/>
  </w:num>
  <w:num w:numId="15" w16cid:durableId="1267082728">
    <w:abstractNumId w:val="13"/>
  </w:num>
  <w:num w:numId="16" w16cid:durableId="927078843">
    <w:abstractNumId w:val="8"/>
  </w:num>
  <w:num w:numId="17" w16cid:durableId="2116439433">
    <w:abstractNumId w:val="26"/>
  </w:num>
  <w:num w:numId="18" w16cid:durableId="2123260821">
    <w:abstractNumId w:val="28"/>
  </w:num>
  <w:num w:numId="19" w16cid:durableId="352808123">
    <w:abstractNumId w:val="4"/>
  </w:num>
  <w:num w:numId="20" w16cid:durableId="700667158">
    <w:abstractNumId w:val="3"/>
  </w:num>
  <w:num w:numId="21" w16cid:durableId="754669327">
    <w:abstractNumId w:val="11"/>
  </w:num>
  <w:num w:numId="22" w16cid:durableId="1279138330">
    <w:abstractNumId w:val="11"/>
    <w:lvlOverride w:ilvl="0">
      <w:startOverride w:val="1"/>
    </w:lvlOverride>
  </w:num>
  <w:num w:numId="23" w16cid:durableId="2045133034">
    <w:abstractNumId w:val="25"/>
  </w:num>
  <w:num w:numId="24" w16cid:durableId="2017682251">
    <w:abstractNumId w:val="11"/>
    <w:lvlOverride w:ilvl="0">
      <w:startOverride w:val="1"/>
    </w:lvlOverride>
  </w:num>
  <w:num w:numId="25" w16cid:durableId="198319850">
    <w:abstractNumId w:val="11"/>
    <w:lvlOverride w:ilvl="0">
      <w:startOverride w:val="1"/>
    </w:lvlOverride>
  </w:num>
  <w:num w:numId="26" w16cid:durableId="349457555">
    <w:abstractNumId w:val="12"/>
  </w:num>
  <w:num w:numId="27" w16cid:durableId="92668642">
    <w:abstractNumId w:val="22"/>
  </w:num>
  <w:num w:numId="28" w16cid:durableId="1022827224">
    <w:abstractNumId w:val="11"/>
    <w:lvlOverride w:ilvl="0">
      <w:startOverride w:val="1"/>
    </w:lvlOverride>
  </w:num>
  <w:num w:numId="29" w16cid:durableId="1520703909">
    <w:abstractNumId w:val="23"/>
  </w:num>
  <w:num w:numId="30" w16cid:durableId="1250456877">
    <w:abstractNumId w:val="11"/>
  </w:num>
  <w:num w:numId="31" w16cid:durableId="701131126">
    <w:abstractNumId w:val="11"/>
    <w:lvlOverride w:ilvl="0">
      <w:startOverride w:val="1"/>
    </w:lvlOverride>
  </w:num>
  <w:num w:numId="32" w16cid:durableId="1685401187">
    <w:abstractNumId w:val="11"/>
    <w:lvlOverride w:ilvl="0">
      <w:startOverride w:val="1"/>
    </w:lvlOverride>
  </w:num>
  <w:num w:numId="33" w16cid:durableId="113064690">
    <w:abstractNumId w:val="0"/>
  </w:num>
  <w:num w:numId="34" w16cid:durableId="609894325">
    <w:abstractNumId w:val="14"/>
  </w:num>
  <w:num w:numId="35" w16cid:durableId="1584334807">
    <w:abstractNumId w:val="2"/>
  </w:num>
  <w:num w:numId="36" w16cid:durableId="567767708">
    <w:abstractNumId w:val="5"/>
  </w:num>
  <w:num w:numId="37" w16cid:durableId="1623733758">
    <w:abstractNumId w:val="10"/>
  </w:num>
  <w:num w:numId="38" w16cid:durableId="11881800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ADC"/>
    <w:rsid w:val="00002DC1"/>
    <w:rsid w:val="000033BD"/>
    <w:rsid w:val="00045E37"/>
    <w:rsid w:val="0007243A"/>
    <w:rsid w:val="00082C62"/>
    <w:rsid w:val="000B231F"/>
    <w:rsid w:val="000B2CFB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A696F"/>
    <w:rsid w:val="003F7F14"/>
    <w:rsid w:val="00404B31"/>
    <w:rsid w:val="00474F67"/>
    <w:rsid w:val="0048500D"/>
    <w:rsid w:val="00524E1B"/>
    <w:rsid w:val="006019B5"/>
    <w:rsid w:val="006124C0"/>
    <w:rsid w:val="006135C0"/>
    <w:rsid w:val="0064469B"/>
    <w:rsid w:val="006642FD"/>
    <w:rsid w:val="006807B0"/>
    <w:rsid w:val="00691ADC"/>
    <w:rsid w:val="00691B95"/>
    <w:rsid w:val="006B798A"/>
    <w:rsid w:val="006D3AA3"/>
    <w:rsid w:val="006D4994"/>
    <w:rsid w:val="006E1028"/>
    <w:rsid w:val="006E19C2"/>
    <w:rsid w:val="006F7BAF"/>
    <w:rsid w:val="007861A0"/>
    <w:rsid w:val="00797FA7"/>
    <w:rsid w:val="008C1F1C"/>
    <w:rsid w:val="008D47A6"/>
    <w:rsid w:val="009975A0"/>
    <w:rsid w:val="009C5C6E"/>
    <w:rsid w:val="009F43A9"/>
    <w:rsid w:val="00A2454C"/>
    <w:rsid w:val="00AE245C"/>
    <w:rsid w:val="00B054EC"/>
    <w:rsid w:val="00B10925"/>
    <w:rsid w:val="00B634AC"/>
    <w:rsid w:val="00BE2C21"/>
    <w:rsid w:val="00C01D20"/>
    <w:rsid w:val="00C06474"/>
    <w:rsid w:val="00C202BF"/>
    <w:rsid w:val="00C623D2"/>
    <w:rsid w:val="00C858D7"/>
    <w:rsid w:val="00C92F19"/>
    <w:rsid w:val="00CC3B85"/>
    <w:rsid w:val="00D073BC"/>
    <w:rsid w:val="00D51C40"/>
    <w:rsid w:val="00D56B82"/>
    <w:rsid w:val="00DA2485"/>
    <w:rsid w:val="00DE29A8"/>
    <w:rsid w:val="00DE7AE9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8E89F"/>
  <w15:docId w15:val="{7423ACCB-DF4B-4193-B58E-89649050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10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04985C-E235-4DEE-B408-477EA0504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886908-888A-4335-8C68-9BD6DFBE0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2C49F-9555-43CC-B7A3-AC7904D340F8}">
  <ds:schemaRefs>
    <ds:schemaRef ds:uri="http://schemas.microsoft.com/office/2006/documentManagement/types"/>
    <ds:schemaRef ds:uri="7c04300a-231c-4281-9146-a98f6f4a7aff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01e15224-84b2-4570-bdea-a67bb94d0921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5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7</cp:revision>
  <cp:lastPrinted>2013-05-15T12:05:00Z</cp:lastPrinted>
  <dcterms:created xsi:type="dcterms:W3CDTF">2021-09-21T13:49:00Z</dcterms:created>
  <dcterms:modified xsi:type="dcterms:W3CDTF">2025-06-16T13:17:00Z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2025-05-30T11:30:52Z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24832902-168c-4517-bee2-b73dfcb67911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